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63" w:rsidRDefault="00F94763" w:rsidP="00C26D4F">
      <w:pPr>
        <w:jc w:val="both"/>
      </w:pPr>
    </w:p>
    <w:p w:rsidR="00F94763" w:rsidRDefault="00F94763" w:rsidP="00C26D4F">
      <w:pPr>
        <w:jc w:val="both"/>
      </w:pPr>
    </w:p>
    <w:p w:rsidR="00F94763" w:rsidRDefault="00F94763" w:rsidP="00C26D4F">
      <w:pPr>
        <w:jc w:val="both"/>
      </w:pPr>
    </w:p>
    <w:p w:rsidR="00F94763" w:rsidRDefault="00F94763" w:rsidP="00C26D4F">
      <w:pPr>
        <w:jc w:val="both"/>
      </w:pPr>
    </w:p>
    <w:p w:rsidR="00F94763" w:rsidRDefault="00F94763" w:rsidP="009A3C6A">
      <w:pPr>
        <w:jc w:val="both"/>
      </w:pPr>
      <w:r>
        <w:t xml:space="preserve">                                                                                                            Приложение №2</w:t>
      </w:r>
    </w:p>
    <w:p w:rsidR="00F94763" w:rsidRDefault="00F94763" w:rsidP="00C26D4F">
      <w:pPr>
        <w:ind w:left="6521"/>
        <w:jc w:val="both"/>
      </w:pPr>
      <w:r>
        <w:t>к Договору от _____ № ___</w:t>
      </w: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jc w:val="center"/>
        <w:rPr>
          <w:i/>
          <w:iCs/>
        </w:rPr>
      </w:pPr>
      <w:r>
        <w:rPr>
          <w:i/>
          <w:iCs/>
        </w:rPr>
        <w:t>Реквизиты Получателя на фирменном бланке</w:t>
      </w: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jc w:val="center"/>
        <w:rPr>
          <w:i/>
          <w:iCs/>
        </w:rPr>
      </w:pPr>
    </w:p>
    <w:p w:rsidR="00F94763" w:rsidRDefault="00F94763" w:rsidP="00C26D4F">
      <w:pPr>
        <w:ind w:left="5812"/>
        <w:jc w:val="both"/>
      </w:pPr>
      <w:r>
        <w:t>Руководителю администрации</w:t>
      </w:r>
    </w:p>
    <w:p w:rsidR="00F94763" w:rsidRDefault="00F94763" w:rsidP="00C26D4F">
      <w:pPr>
        <w:ind w:left="5812"/>
        <w:jc w:val="both"/>
      </w:pPr>
      <w:r>
        <w:t>Пушкинского муниципального района</w:t>
      </w:r>
    </w:p>
    <w:p w:rsidR="00F94763" w:rsidRDefault="00F94763" w:rsidP="00C26D4F">
      <w:pPr>
        <w:ind w:left="5812"/>
        <w:jc w:val="both"/>
      </w:pPr>
      <w:r>
        <w:t>_____________________________</w:t>
      </w:r>
    </w:p>
    <w:p w:rsidR="00F94763" w:rsidRDefault="00F94763" w:rsidP="00C26D4F">
      <w:pPr>
        <w:ind w:left="5812"/>
        <w:jc w:val="both"/>
      </w:pPr>
    </w:p>
    <w:p w:rsidR="00F94763" w:rsidRDefault="00F94763" w:rsidP="00C26D4F">
      <w:pPr>
        <w:ind w:left="5812"/>
        <w:jc w:val="both"/>
      </w:pPr>
    </w:p>
    <w:p w:rsidR="00F94763" w:rsidRDefault="00F94763" w:rsidP="00C26D4F">
      <w:pPr>
        <w:jc w:val="center"/>
      </w:pPr>
      <w:r>
        <w:t>Уважаемый ___________________________________!</w:t>
      </w:r>
    </w:p>
    <w:p w:rsidR="00F94763" w:rsidRDefault="00F94763" w:rsidP="00C26D4F">
      <w:pPr>
        <w:jc w:val="center"/>
      </w:pPr>
    </w:p>
    <w:p w:rsidR="00F94763" w:rsidRDefault="00F94763" w:rsidP="00C26D4F">
      <w:pPr>
        <w:ind w:firstLine="851"/>
        <w:jc w:val="both"/>
      </w:pPr>
      <w:r>
        <w:t>В соответствии с п.п. 2.2.2 Договора о предоставлении  бюджетных средств  от _____________ № _____ (далее – Договор) сообщаем Вам о выполнении обязательств по п.п. 2.2.1 Договора в 2011 году.</w:t>
      </w:r>
    </w:p>
    <w:p w:rsidR="00F94763" w:rsidRDefault="00F94763" w:rsidP="00C26D4F">
      <w:pPr>
        <w:ind w:firstLine="851"/>
        <w:jc w:val="both"/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977"/>
        <w:gridCol w:w="1275"/>
        <w:gridCol w:w="1134"/>
        <w:gridCol w:w="1843"/>
      </w:tblGrid>
      <w:tr w:rsidR="00F94763">
        <w:tc>
          <w:tcPr>
            <w:tcW w:w="3227" w:type="dxa"/>
            <w:vAlign w:val="center"/>
          </w:tcPr>
          <w:p w:rsidR="00F94763" w:rsidRDefault="00F94763">
            <w:pPr>
              <w:jc w:val="center"/>
            </w:pPr>
            <w:r>
              <w:t>Показатель</w:t>
            </w:r>
          </w:p>
        </w:tc>
        <w:tc>
          <w:tcPr>
            <w:tcW w:w="2977" w:type="dxa"/>
            <w:vAlign w:val="center"/>
          </w:tcPr>
          <w:p w:rsidR="00F94763" w:rsidRDefault="00F94763">
            <w:pPr>
              <w:jc w:val="center"/>
            </w:pPr>
            <w:r>
              <w:t>Обязательства по договору № __ от _______</w:t>
            </w:r>
          </w:p>
        </w:tc>
        <w:tc>
          <w:tcPr>
            <w:tcW w:w="1275" w:type="dxa"/>
            <w:vAlign w:val="center"/>
          </w:tcPr>
          <w:p w:rsidR="00F94763" w:rsidRDefault="00F94763">
            <w:pPr>
              <w:jc w:val="center"/>
            </w:pPr>
            <w:r>
              <w:t>2010 год</w:t>
            </w:r>
          </w:p>
        </w:tc>
        <w:tc>
          <w:tcPr>
            <w:tcW w:w="1134" w:type="dxa"/>
            <w:vAlign w:val="center"/>
          </w:tcPr>
          <w:p w:rsidR="00F94763" w:rsidRDefault="00F94763">
            <w:pPr>
              <w:jc w:val="center"/>
            </w:pPr>
            <w:r>
              <w:t>2011 год</w:t>
            </w:r>
          </w:p>
        </w:tc>
        <w:tc>
          <w:tcPr>
            <w:tcW w:w="1843" w:type="dxa"/>
            <w:vAlign w:val="center"/>
          </w:tcPr>
          <w:p w:rsidR="00F94763" w:rsidRDefault="00F94763">
            <w:pPr>
              <w:jc w:val="center"/>
            </w:pPr>
            <w:r>
              <w:t>Изменения</w:t>
            </w:r>
          </w:p>
        </w:tc>
      </w:tr>
      <w:tr w:rsidR="00F94763">
        <w:tc>
          <w:tcPr>
            <w:tcW w:w="3227" w:type="dxa"/>
          </w:tcPr>
          <w:p w:rsidR="00F94763" w:rsidRDefault="00F94763">
            <w:r>
              <w:t>Выручка от реализации,</w:t>
            </w:r>
          </w:p>
          <w:p w:rsidR="00F94763" w:rsidRDefault="00F94763">
            <w:r>
              <w:t>рублей</w:t>
            </w:r>
          </w:p>
        </w:tc>
        <w:tc>
          <w:tcPr>
            <w:tcW w:w="2977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</w:tr>
      <w:tr w:rsidR="00F94763">
        <w:tc>
          <w:tcPr>
            <w:tcW w:w="3227" w:type="dxa"/>
          </w:tcPr>
          <w:p w:rsidR="00F94763" w:rsidRDefault="00F94763">
            <w:r>
              <w:t>Средняя заработная плата на конец года, рублей</w:t>
            </w:r>
          </w:p>
        </w:tc>
        <w:tc>
          <w:tcPr>
            <w:tcW w:w="2977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</w:tr>
      <w:tr w:rsidR="00F94763">
        <w:tc>
          <w:tcPr>
            <w:tcW w:w="3227" w:type="dxa"/>
          </w:tcPr>
          <w:p w:rsidR="00F94763" w:rsidRDefault="00F94763">
            <w:r>
              <w:t>Среднесписочное количество сотрудников на 01 января, человек</w:t>
            </w:r>
          </w:p>
        </w:tc>
        <w:tc>
          <w:tcPr>
            <w:tcW w:w="2977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94763" w:rsidRDefault="00F94763">
            <w:pPr>
              <w:rPr>
                <w:sz w:val="28"/>
                <w:szCs w:val="28"/>
              </w:rPr>
            </w:pPr>
          </w:p>
        </w:tc>
      </w:tr>
    </w:tbl>
    <w:p w:rsidR="00F94763" w:rsidRDefault="00F94763" w:rsidP="00C26D4F">
      <w:pPr>
        <w:ind w:firstLine="851"/>
        <w:jc w:val="both"/>
      </w:pPr>
    </w:p>
    <w:p w:rsidR="00F94763" w:rsidRDefault="00F94763" w:rsidP="00C26D4F">
      <w:pPr>
        <w:ind w:firstLine="851"/>
        <w:jc w:val="both"/>
      </w:pPr>
    </w:p>
    <w:p w:rsidR="00F94763" w:rsidRDefault="00F94763" w:rsidP="00C26D4F">
      <w:pPr>
        <w:ind w:firstLine="851"/>
        <w:jc w:val="both"/>
      </w:pPr>
    </w:p>
    <w:p w:rsidR="00F94763" w:rsidRDefault="00F94763" w:rsidP="00C26D4F">
      <w:pPr>
        <w:ind w:firstLine="851"/>
        <w:jc w:val="both"/>
      </w:pPr>
    </w:p>
    <w:p w:rsidR="00F94763" w:rsidRDefault="00F94763" w:rsidP="00C26D4F">
      <w:pPr>
        <w:ind w:firstLine="851"/>
        <w:jc w:val="both"/>
      </w:pPr>
    </w:p>
    <w:p w:rsidR="00F94763" w:rsidRDefault="00F94763" w:rsidP="00C26D4F">
      <w:pPr>
        <w:ind w:firstLine="851"/>
        <w:jc w:val="both"/>
      </w:pPr>
    </w:p>
    <w:p w:rsidR="00F94763" w:rsidRDefault="00F94763" w:rsidP="00C26D4F">
      <w:pPr>
        <w:jc w:val="both"/>
      </w:pPr>
      <w:r>
        <w:t>С уважением,</w:t>
      </w:r>
    </w:p>
    <w:p w:rsidR="00F94763" w:rsidRDefault="00F94763" w:rsidP="00C26D4F">
      <w:pPr>
        <w:jc w:val="both"/>
      </w:pPr>
      <w:r>
        <w:t xml:space="preserve">руководитель СМСП                                                                          ________________ </w:t>
      </w:r>
      <w:r>
        <w:rPr>
          <w:u w:val="single"/>
        </w:rPr>
        <w:t>(Ф.И.О.)</w:t>
      </w:r>
    </w:p>
    <w:p w:rsidR="00F94763" w:rsidRDefault="00F94763" w:rsidP="00C26D4F">
      <w:pPr>
        <w:ind w:left="6480"/>
        <w:jc w:val="both"/>
      </w:pPr>
    </w:p>
    <w:p w:rsidR="00F94763" w:rsidRDefault="00F94763" w:rsidP="00C26D4F">
      <w:pPr>
        <w:jc w:val="both"/>
      </w:pPr>
    </w:p>
    <w:p w:rsidR="00F94763" w:rsidRDefault="00F94763" w:rsidP="00C26D4F">
      <w:pPr>
        <w:jc w:val="center"/>
        <w:rPr>
          <w:b/>
          <w:bCs/>
          <w:sz w:val="28"/>
          <w:szCs w:val="28"/>
        </w:rPr>
      </w:pPr>
    </w:p>
    <w:p w:rsidR="00F94763" w:rsidRDefault="00F94763" w:rsidP="00C26D4F">
      <w:pPr>
        <w:ind w:left="-1134"/>
      </w:pPr>
    </w:p>
    <w:sectPr w:rsidR="00F94763" w:rsidSect="00ED3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D4F"/>
    <w:rsid w:val="001045F4"/>
    <w:rsid w:val="001C0763"/>
    <w:rsid w:val="002E464D"/>
    <w:rsid w:val="00893E54"/>
    <w:rsid w:val="00906A47"/>
    <w:rsid w:val="009A3C6A"/>
    <w:rsid w:val="00C26D4F"/>
    <w:rsid w:val="00E43A47"/>
    <w:rsid w:val="00ED3375"/>
    <w:rsid w:val="00F94763"/>
    <w:rsid w:val="00FE2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D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C0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5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135</Words>
  <Characters>774</Characters>
  <Application>Microsoft Office Outlook</Application>
  <DocSecurity>0</DocSecurity>
  <Lines>0</Lines>
  <Paragraphs>0</Paragraphs>
  <ScaleCrop>false</ScaleCrop>
  <Company>apr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m000004662</dc:creator>
  <cp:keywords/>
  <dc:description/>
  <cp:lastModifiedBy>Пользователь</cp:lastModifiedBy>
  <cp:revision>5</cp:revision>
  <cp:lastPrinted>2011-07-12T05:23:00Z</cp:lastPrinted>
  <dcterms:created xsi:type="dcterms:W3CDTF">2011-07-11T07:13:00Z</dcterms:created>
  <dcterms:modified xsi:type="dcterms:W3CDTF">2011-08-08T06:27:00Z</dcterms:modified>
</cp:coreProperties>
</file>